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5205" w14:textId="77777777" w:rsidR="008B3296" w:rsidRDefault="008B3296" w:rsidP="008B3296">
      <w:pPr>
        <w:pStyle w:val="NoSpacing"/>
      </w:pPr>
      <w:r>
        <w:rPr>
          <w:u w:val="single"/>
        </w:rPr>
        <w:t>John WYMARK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49F0581E" w14:textId="77777777" w:rsidR="008B3296" w:rsidRDefault="008B3296" w:rsidP="008B3296">
      <w:pPr>
        <w:pStyle w:val="NoSpacing"/>
      </w:pPr>
      <w:r>
        <w:t>Rector of Sutton Bonington, Nottinghamshire.</w:t>
      </w:r>
    </w:p>
    <w:p w14:paraId="2471499F" w14:textId="77777777" w:rsidR="008B3296" w:rsidRDefault="008B3296" w:rsidP="008B3296">
      <w:pPr>
        <w:pStyle w:val="NoSpacing"/>
      </w:pPr>
    </w:p>
    <w:p w14:paraId="2922209F" w14:textId="77777777" w:rsidR="008B3296" w:rsidRDefault="008B3296" w:rsidP="008B3296">
      <w:pPr>
        <w:pStyle w:val="NoSpacing"/>
      </w:pPr>
    </w:p>
    <w:p w14:paraId="1D4A2EA8" w14:textId="77777777" w:rsidR="008B3296" w:rsidRDefault="008B3296" w:rsidP="008B3296">
      <w:pPr>
        <w:pStyle w:val="NoSpacing"/>
      </w:pPr>
      <w:r>
        <w:t xml:space="preserve">  1 Oct.1482</w:t>
      </w:r>
      <w:r>
        <w:tab/>
        <w:t xml:space="preserve">He was granted a licence to let to farm the revenues of his benefice for </w:t>
      </w:r>
    </w:p>
    <w:p w14:paraId="41ECB407" w14:textId="77777777" w:rsidR="008B3296" w:rsidRDefault="008B3296" w:rsidP="008B3296">
      <w:pPr>
        <w:pStyle w:val="NoSpacing"/>
      </w:pPr>
      <w:r>
        <w:tab/>
      </w:r>
      <w:r>
        <w:tab/>
        <w:t>one year from 30 May1482.</w:t>
      </w:r>
    </w:p>
    <w:p w14:paraId="30C357F2" w14:textId="77777777" w:rsidR="008B3296" w:rsidRDefault="008B3296" w:rsidP="008B3296">
      <w:pPr>
        <w:pStyle w:val="NoSpacing"/>
      </w:pPr>
      <w:r>
        <w:tab/>
      </w:r>
      <w:r>
        <w:tab/>
        <w:t>(“The Register of Thomas Rotherham, Archbishop of York 1480-1500</w:t>
      </w:r>
    </w:p>
    <w:p w14:paraId="5111ABDD" w14:textId="77777777" w:rsidR="008B3296" w:rsidRDefault="008B3296" w:rsidP="008B3296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2DFB2C08" w14:textId="77777777" w:rsidR="008B3296" w:rsidRDefault="008B3296" w:rsidP="008B3296">
      <w:pPr>
        <w:pStyle w:val="NoSpacing"/>
        <w:ind w:left="720" w:firstLine="720"/>
      </w:pPr>
      <w:r>
        <w:t>pp.23-4)</w:t>
      </w:r>
    </w:p>
    <w:p w14:paraId="17D4F438" w14:textId="77777777" w:rsidR="008B3296" w:rsidRDefault="008B3296" w:rsidP="008B3296">
      <w:pPr>
        <w:pStyle w:val="NoSpacing"/>
      </w:pPr>
    </w:p>
    <w:p w14:paraId="5FA9BC7E" w14:textId="77777777" w:rsidR="008B3296" w:rsidRDefault="008B3296" w:rsidP="008B3296">
      <w:pPr>
        <w:pStyle w:val="NoSpacing"/>
      </w:pPr>
      <w:r>
        <w:t>16 May 2019</w:t>
      </w:r>
    </w:p>
    <w:p w14:paraId="6525E21D" w14:textId="77777777" w:rsidR="006B2F86" w:rsidRPr="00E71FC3" w:rsidRDefault="008B32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D969A" w14:textId="77777777" w:rsidR="008B3296" w:rsidRDefault="008B3296" w:rsidP="00E71FC3">
      <w:pPr>
        <w:spacing w:after="0" w:line="240" w:lineRule="auto"/>
      </w:pPr>
      <w:r>
        <w:separator/>
      </w:r>
    </w:p>
  </w:endnote>
  <w:endnote w:type="continuationSeparator" w:id="0">
    <w:p w14:paraId="0C764B0A" w14:textId="77777777" w:rsidR="008B3296" w:rsidRDefault="008B32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DA5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06852" w14:textId="77777777" w:rsidR="008B3296" w:rsidRDefault="008B3296" w:rsidP="00E71FC3">
      <w:pPr>
        <w:spacing w:after="0" w:line="240" w:lineRule="auto"/>
      </w:pPr>
      <w:r>
        <w:separator/>
      </w:r>
    </w:p>
  </w:footnote>
  <w:footnote w:type="continuationSeparator" w:id="0">
    <w:p w14:paraId="430BAD8B" w14:textId="77777777" w:rsidR="008B3296" w:rsidRDefault="008B32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96"/>
    <w:rsid w:val="001A7C09"/>
    <w:rsid w:val="00577BD5"/>
    <w:rsid w:val="00656CBA"/>
    <w:rsid w:val="006A1F77"/>
    <w:rsid w:val="00733BE7"/>
    <w:rsid w:val="008B32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91CDF"/>
  <w15:chartTrackingRefBased/>
  <w15:docId w15:val="{7189FA07-ABD8-4872-87A3-E58A7EB88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2019-06-11T16:24:00Z</dcterms:created>
  <dcterms:modified xsi:type="dcterms:W3CDTF">2019-06-11T16:25:00Z</dcterms:modified>
</cp:coreProperties>
</file>